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F54E3E" w:rsidRPr="00F54E3E" w:rsidTr="000A4F13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F54E3E" w:rsidRPr="00F54E3E" w:rsidRDefault="00F54E3E" w:rsidP="00C339B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:</w:t>
            </w:r>
            <w:r>
              <w:t xml:space="preserve"> </w:t>
            </w:r>
            <w:r w:rsidR="00C339B1" w:rsidRPr="00C339B1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Χρονόμετρο Ψηφιακό</w:t>
            </w:r>
            <w:bookmarkStart w:id="0" w:name="_GoBack"/>
            <w:bookmarkEnd w:id="0"/>
          </w:p>
        </w:tc>
      </w:tr>
      <w:tr w:rsidR="00F54E3E" w:rsidRPr="00F54E3E" w:rsidTr="000A4F13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ΠΑΡΑΠΟΜΠΗ</w:t>
            </w:r>
          </w:p>
        </w:tc>
      </w:tr>
      <w:tr w:rsidR="00F54E3E" w:rsidRPr="00F54E3E" w:rsidTr="000A4F1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(ε)</w:t>
            </w:r>
          </w:p>
        </w:tc>
      </w:tr>
      <w:tr w:rsidR="00F54E3E" w:rsidRPr="00F54E3E" w:rsidTr="000A4F1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54E3E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F54E3E" w:rsidRPr="00F54E3E" w:rsidTr="000A4F13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1" w:type="dxa"/>
            <w:vAlign w:val="center"/>
          </w:tcPr>
          <w:p w:rsidR="00C339B1" w:rsidRPr="00C339B1" w:rsidRDefault="00C339B1" w:rsidP="00C339B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339B1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 xml:space="preserve">Χρονόμετρο Ψηφιακό </w:t>
            </w:r>
            <w:proofErr w:type="spellStart"/>
            <w:r w:rsidRPr="00C339B1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με</w:t>
            </w:r>
            <w:proofErr w:type="spellEnd"/>
            <w:r w:rsidRPr="00C339B1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 xml:space="preserve"> Φωτοπ</w:t>
            </w:r>
            <w:proofErr w:type="spellStart"/>
            <w:r w:rsidRPr="00C339B1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ύλες</w:t>
            </w:r>
            <w:proofErr w:type="spellEnd"/>
            <w:r w:rsidRPr="00C339B1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C339B1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Φορητό</w:t>
            </w:r>
            <w:proofErr w:type="spellEnd"/>
            <w:r w:rsidRPr="00C339B1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 xml:space="preserve">, LCD display Timer range: </w:t>
            </w:r>
            <w:r w:rsidRPr="00C339B1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br/>
              <w:t xml:space="preserve">0.001s-99.999s 0.01s-999.99s 0.1s-9999.9s Output: 6V DC Input for 2, </w:t>
            </w:r>
            <w:r w:rsidRPr="00C339B1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br/>
              <w:t>Photogates: 2pcs USB Dimension of box: 150*90*32mm Battery operated</w:t>
            </w:r>
          </w:p>
          <w:p w:rsidR="00F54E3E" w:rsidRPr="00C339B1" w:rsidRDefault="00F54E3E" w:rsidP="00C339B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F54E3E" w:rsidRPr="00F54E3E" w:rsidTr="000A4F13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F54E3E" w:rsidRPr="00F54E3E" w:rsidRDefault="000E53E6" w:rsidP="00F54E3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3261" w:type="dxa"/>
            <w:vAlign w:val="center"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54E3E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F54E3E">
              <w:rPr>
                <w:rFonts w:ascii="Tahoma" w:hAnsi="Tahoma"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F54E3E" w:rsidRDefault="00B43CAA" w:rsidP="00F54E3E"/>
    <w:sectPr w:rsidR="00B43CAA" w:rsidRPr="00F54E3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0E53E6"/>
    <w:rsid w:val="0080302B"/>
    <w:rsid w:val="00B43CAA"/>
    <w:rsid w:val="00C339B1"/>
    <w:rsid w:val="00D2557A"/>
    <w:rsid w:val="00F54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D9AA87E</Template>
  <TotalTime>0</TotalTime>
  <Pages>1</Pages>
  <Words>59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2025-11-20T11:17:00Z</dcterms:created>
  <dcterms:modified xsi:type="dcterms:W3CDTF">2025-11-20T11:17:00Z</dcterms:modified>
</cp:coreProperties>
</file>